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B5B2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D27428F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13A11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DA160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Evershot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974BBD0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E55EF87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18-45)</w:t>
      </w:r>
    </w:p>
    <w:p w14:paraId="41D30D7F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B999ED" w14:textId="77777777" w:rsidR="00C30908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2FC4D" w14:textId="77777777" w:rsidR="00C30908" w:rsidRPr="00952869" w:rsidRDefault="00C30908" w:rsidP="00C309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74231816" w14:textId="01A602B3" w:rsidR="00BA00AB" w:rsidRPr="00C3090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309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F0D0E" w14:textId="77777777" w:rsidR="00C30908" w:rsidRDefault="00C30908" w:rsidP="009139A6">
      <w:r>
        <w:separator/>
      </w:r>
    </w:p>
  </w:endnote>
  <w:endnote w:type="continuationSeparator" w:id="0">
    <w:p w14:paraId="5205BE65" w14:textId="77777777" w:rsidR="00C30908" w:rsidRDefault="00C309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46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01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C9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0087" w14:textId="77777777" w:rsidR="00C30908" w:rsidRDefault="00C30908" w:rsidP="009139A6">
      <w:r>
        <w:separator/>
      </w:r>
    </w:p>
  </w:footnote>
  <w:footnote w:type="continuationSeparator" w:id="0">
    <w:p w14:paraId="4D2A3D3B" w14:textId="77777777" w:rsidR="00C30908" w:rsidRDefault="00C309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F2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262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6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90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090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D3FB8"/>
  <w15:chartTrackingRefBased/>
  <w15:docId w15:val="{69CA5025-105B-4E40-BE06-FF7DCCBF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09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2022-01-03T21:31:00Z</dcterms:created>
  <dcterms:modified xsi:type="dcterms:W3CDTF">2022-01-03T21:32:00Z</dcterms:modified>
</cp:coreProperties>
</file>